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</w:p>
    <w:p w:rsidR="00D37580" w:rsidRDefault="00D375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D37580" w:rsidRDefault="00D37580">
      <w:pPr>
        <w:rPr>
          <w:sz w:val="22"/>
          <w:szCs w:val="22"/>
        </w:rPr>
      </w:pPr>
    </w:p>
    <w:p w:rsidR="00D37580" w:rsidRDefault="00D37580">
      <w:pPr>
        <w:rPr>
          <w:sz w:val="22"/>
          <w:szCs w:val="22"/>
        </w:rPr>
      </w:pPr>
    </w:p>
    <w:p w:rsidR="00D37580" w:rsidRDefault="00D37580">
      <w:pPr>
        <w:rPr>
          <w:sz w:val="22"/>
          <w:szCs w:val="22"/>
        </w:rPr>
      </w:pPr>
      <w:bookmarkStart w:id="0" w:name="_GoBack"/>
      <w:bookmarkEnd w:id="0"/>
    </w:p>
    <w:p w:rsidR="00D37580" w:rsidRDefault="00D37580" w:rsidP="00766B50">
      <w:r>
        <w:t>О принятии к рассмотрению заявления о</w:t>
      </w:r>
    </w:p>
    <w:p w:rsidR="00D37580" w:rsidRDefault="00D37580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медицинскую </w:t>
      </w:r>
    </w:p>
    <w:p w:rsidR="00D37580" w:rsidRDefault="00D37580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D37580" w:rsidRDefault="00D37580" w:rsidP="00766B50">
      <w:pPr>
        <w:ind w:firstLine="709"/>
        <w:jc w:val="both"/>
        <w:rPr>
          <w:sz w:val="28"/>
          <w:szCs w:val="28"/>
        </w:rPr>
      </w:pPr>
    </w:p>
    <w:p w:rsidR="00D37580" w:rsidRDefault="00D37580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переоформлении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</w:t>
      </w:r>
      <w:r>
        <w:rPr>
          <w:sz w:val="28"/>
          <w:szCs w:val="28"/>
        </w:rPr>
        <w:t>е</w:t>
      </w:r>
      <w:r w:rsidRPr="006C7914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6C791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D37580" w:rsidRDefault="00D37580" w:rsidP="006C7914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>
        <w:rPr>
          <w:bCs/>
          <w:color w:val="0000FF"/>
          <w:sz w:val="28"/>
          <w:szCs w:val="28"/>
        </w:rPr>
        <w:t xml:space="preserve"> </w:t>
      </w:r>
      <w:r w:rsidRPr="00E613D0">
        <w:rPr>
          <w:color w:val="0000FF"/>
          <w:sz w:val="28"/>
          <w:szCs w:val="28"/>
        </w:rPr>
        <w:t>Государственно</w:t>
      </w:r>
      <w:r>
        <w:rPr>
          <w:color w:val="0000FF"/>
          <w:sz w:val="28"/>
          <w:szCs w:val="28"/>
        </w:rPr>
        <w:t>е бюджетное учреждение</w:t>
      </w:r>
      <w:r w:rsidRPr="00E613D0">
        <w:rPr>
          <w:color w:val="0000FF"/>
          <w:sz w:val="28"/>
          <w:szCs w:val="28"/>
        </w:rPr>
        <w:t xml:space="preserve"> здравоохранения Ленинградской области «Выборгская межрайонная больница»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06</w:t>
      </w:r>
      <w:r w:rsidRPr="00302D8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4</w:t>
      </w:r>
      <w:r w:rsidRPr="00302D8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50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D37580" w:rsidRDefault="00D37580" w:rsidP="00F93154">
      <w:pPr>
        <w:pStyle w:val="ListParagraph"/>
        <w:ind w:left="567"/>
        <w:jc w:val="both"/>
        <w:rPr>
          <w:bCs/>
          <w:color w:val="0000FF"/>
          <w:sz w:val="28"/>
          <w:szCs w:val="28"/>
        </w:rPr>
      </w:pPr>
    </w:p>
    <w:p w:rsidR="00D37580" w:rsidRPr="00DC50A8" w:rsidRDefault="00D37580" w:rsidP="00DC50A8">
      <w:pPr>
        <w:jc w:val="both"/>
        <w:rPr>
          <w:bCs/>
          <w:color w:val="0000FF"/>
          <w:sz w:val="28"/>
          <w:szCs w:val="28"/>
        </w:rPr>
      </w:pPr>
    </w:p>
    <w:p w:rsidR="00D37580" w:rsidRDefault="00D37580" w:rsidP="0093015D">
      <w:pPr>
        <w:jc w:val="both"/>
      </w:pPr>
      <w:r>
        <w:rPr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jc w:val="both"/>
        <w:rPr>
          <w:color w:val="000000"/>
          <w:sz w:val="28"/>
          <w:szCs w:val="28"/>
        </w:rPr>
      </w:pPr>
    </w:p>
    <w:p w:rsidR="00D37580" w:rsidRDefault="00D37580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>тдел по осуществлению переданных</w:t>
      </w:r>
    </w:p>
    <w:p w:rsidR="00D37580" w:rsidRDefault="00D37580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D37580" w:rsidRDefault="00D37580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D37580" w:rsidRDefault="00D37580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D37580" w:rsidRDefault="00D3758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D37580" w:rsidRDefault="00D3758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D37580" w:rsidRDefault="00D37580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D37580" w:rsidRDefault="00D37580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D37580" w:rsidRPr="00A860FF" w:rsidRDefault="00D37580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D062F2">
        <w:rPr>
          <w:sz w:val="28"/>
          <w:szCs w:val="28"/>
          <w:u w:val="single"/>
        </w:rPr>
        <w:t>Воецкая И.А.</w:t>
      </w:r>
      <w:r>
        <w:rPr>
          <w:sz w:val="28"/>
          <w:szCs w:val="28"/>
          <w:u w:val="single"/>
        </w:rPr>
        <w:t xml:space="preserve"> </w:t>
      </w:r>
      <w:r w:rsidRPr="00D062F2">
        <w:rPr>
          <w:sz w:val="28"/>
          <w:szCs w:val="28"/>
          <w:u w:val="single"/>
        </w:rPr>
        <w:t>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10»  апреля 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D37580" w:rsidRDefault="00D3758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(дата)</w:t>
      </w:r>
    </w:p>
    <w:p w:rsidR="00D37580" w:rsidRDefault="00D37580"/>
    <w:p w:rsidR="00D37580" w:rsidRDefault="00D37580"/>
    <w:p w:rsidR="00D37580" w:rsidRDefault="00D37580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D37580" w:rsidRDefault="00D37580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D3758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D3758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/>
        </w:tc>
      </w:tr>
      <w:tr w:rsidR="00D3758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/>
        </w:tc>
      </w:tr>
      <w:tr w:rsidR="00D3758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-юрисконсульт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Pr="00165F1B" w:rsidRDefault="00D37580"/>
        </w:tc>
      </w:tr>
    </w:tbl>
    <w:p w:rsidR="00D37580" w:rsidRDefault="00D37580"/>
    <w:p w:rsidR="00D37580" w:rsidRDefault="00D37580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D37580" w:rsidRDefault="00D37580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D375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D375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375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D375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D375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D3758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7580" w:rsidRDefault="00D3758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80" w:rsidRDefault="00D3758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D37580" w:rsidRDefault="00D37580"/>
    <w:p w:rsidR="00D37580" w:rsidRDefault="00D37580">
      <w:pPr>
        <w:rPr>
          <w:sz w:val="26"/>
          <w:szCs w:val="26"/>
        </w:rPr>
      </w:pPr>
    </w:p>
    <w:p w:rsidR="00D37580" w:rsidRDefault="00D37580">
      <w:pPr>
        <w:rPr>
          <w:sz w:val="26"/>
          <w:szCs w:val="26"/>
        </w:rPr>
      </w:pPr>
    </w:p>
    <w:p w:rsidR="00D37580" w:rsidRDefault="00D37580">
      <w:pPr>
        <w:rPr>
          <w:sz w:val="26"/>
          <w:szCs w:val="26"/>
        </w:rPr>
      </w:pPr>
    </w:p>
    <w:p w:rsidR="00D37580" w:rsidRDefault="00D37580"/>
    <w:sectPr w:rsidR="00D37580" w:rsidSect="00CC7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580" w:rsidRDefault="00D37580">
      <w:r>
        <w:separator/>
      </w:r>
    </w:p>
  </w:endnote>
  <w:endnote w:type="continuationSeparator" w:id="0">
    <w:p w:rsidR="00D37580" w:rsidRDefault="00D37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80" w:rsidRDefault="00D3758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80" w:rsidRDefault="00D3758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80" w:rsidRDefault="00D3758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580" w:rsidRDefault="00D37580">
      <w:r>
        <w:separator/>
      </w:r>
    </w:p>
  </w:footnote>
  <w:footnote w:type="continuationSeparator" w:id="0">
    <w:p w:rsidR="00D37580" w:rsidRDefault="00D37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80" w:rsidRDefault="00D37580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7580" w:rsidRDefault="00D375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80" w:rsidRDefault="00D37580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37580" w:rsidRDefault="00D37580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80" w:rsidRDefault="00D3758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28D2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2240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454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2F2"/>
    <w:rsid w:val="00D06AAE"/>
    <w:rsid w:val="00D145C9"/>
    <w:rsid w:val="00D24471"/>
    <w:rsid w:val="00D25D17"/>
    <w:rsid w:val="00D26AB8"/>
    <w:rsid w:val="00D338AC"/>
    <w:rsid w:val="00D37580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13D0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277</Words>
  <Characters>1579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5</cp:revision>
  <cp:lastPrinted>2017-04-06T14:02:00Z</cp:lastPrinted>
  <dcterms:created xsi:type="dcterms:W3CDTF">2017-04-06T13:57:00Z</dcterms:created>
  <dcterms:modified xsi:type="dcterms:W3CDTF">2017-04-10T11:17:00Z</dcterms:modified>
</cp:coreProperties>
</file>